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D9CDA" w14:textId="77777777" w:rsidR="00B86DFD" w:rsidRDefault="00B86DFD" w:rsidP="00B86DFD">
      <w:pPr>
        <w:pStyle w:val="NoSpacing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u w:val="single"/>
          <w:lang w:val="en-US"/>
        </w:rPr>
        <w:t>Richard PLATTE</w:t>
      </w:r>
      <w:r>
        <w:rPr>
          <w:rFonts w:ascii="Times New Roman" w:hAnsi="Times New Roman" w:cs="Times New Roman"/>
          <w:lang w:val="en-US"/>
        </w:rPr>
        <w:t xml:space="preserve">      (fl.1419)</w:t>
      </w:r>
    </w:p>
    <w:p w14:paraId="67C71E13" w14:textId="77777777" w:rsidR="00B86DFD" w:rsidRDefault="00B86DFD" w:rsidP="00B86DFD">
      <w:pPr>
        <w:pStyle w:val="NoSpacing"/>
        <w:rPr>
          <w:rFonts w:ascii="Times New Roman" w:hAnsi="Times New Roman" w:cs="Times New Roman"/>
          <w:lang w:val="en-US"/>
        </w:rPr>
      </w:pPr>
    </w:p>
    <w:p w14:paraId="5CD9B8A9" w14:textId="77777777" w:rsidR="00B86DFD" w:rsidRDefault="00B86DFD" w:rsidP="00B86DFD">
      <w:pPr>
        <w:pStyle w:val="NoSpacing"/>
        <w:rPr>
          <w:rFonts w:ascii="Times New Roman" w:hAnsi="Times New Roman" w:cs="Times New Roman"/>
          <w:lang w:val="en-US"/>
        </w:rPr>
      </w:pPr>
    </w:p>
    <w:p w14:paraId="278E0B9B" w14:textId="77777777" w:rsidR="00B86DFD" w:rsidRDefault="00B86DFD" w:rsidP="00B86DFD">
      <w:pPr>
        <w:pStyle w:val="NoSpacing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7 Mar.1419</w:t>
      </w:r>
      <w:r>
        <w:rPr>
          <w:rFonts w:ascii="Times New Roman" w:hAnsi="Times New Roman" w:cs="Times New Roman"/>
          <w:lang w:val="en-US"/>
        </w:rPr>
        <w:tab/>
        <w:t>He appears on the muster roll of the company going to reinforce the</w:t>
      </w:r>
    </w:p>
    <w:p w14:paraId="0F5FF57B" w14:textId="77777777" w:rsidR="00B86DFD" w:rsidRDefault="00B86DFD" w:rsidP="00B86DFD">
      <w:pPr>
        <w:pStyle w:val="NoSpacing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Calais garrison under the command of Sir John Savage(q.v.).</w:t>
      </w:r>
    </w:p>
    <w:p w14:paraId="6F591DB0" w14:textId="77777777" w:rsidR="00B86DFD" w:rsidRDefault="00B86DFD" w:rsidP="00B86DFD">
      <w:pPr>
        <w:pStyle w:val="NoSpacing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(T.N.A. ref. E101/49/23, m2)</w:t>
      </w:r>
    </w:p>
    <w:p w14:paraId="48D4D702" w14:textId="77777777" w:rsidR="00B86DFD" w:rsidRDefault="00B86DFD" w:rsidP="00B86DFD">
      <w:pPr>
        <w:pStyle w:val="NoSpacing"/>
        <w:rPr>
          <w:rFonts w:ascii="Times New Roman" w:hAnsi="Times New Roman" w:cs="Times New Roman"/>
          <w:lang w:val="en-US"/>
        </w:rPr>
      </w:pPr>
    </w:p>
    <w:p w14:paraId="28493B20" w14:textId="77777777" w:rsidR="00B86DFD" w:rsidRDefault="00B86DFD" w:rsidP="00B86DFD">
      <w:pPr>
        <w:pStyle w:val="NoSpacing"/>
        <w:rPr>
          <w:rFonts w:ascii="Times New Roman" w:hAnsi="Times New Roman" w:cs="Times New Roman"/>
          <w:lang w:val="en-US"/>
        </w:rPr>
      </w:pPr>
    </w:p>
    <w:p w14:paraId="1C6DF479" w14:textId="77777777" w:rsidR="00B86DFD" w:rsidRDefault="00B86DFD" w:rsidP="00B86DFD">
      <w:pPr>
        <w:pStyle w:val="NoSpacing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23 December 2025</w:t>
      </w:r>
    </w:p>
    <w:p w14:paraId="38A54290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2235D" w14:textId="77777777" w:rsidR="00CD05F4" w:rsidRDefault="00CD05F4" w:rsidP="00086E2C">
      <w:pPr>
        <w:spacing w:after="0" w:line="240" w:lineRule="auto"/>
      </w:pPr>
      <w:r>
        <w:separator/>
      </w:r>
    </w:p>
  </w:endnote>
  <w:endnote w:type="continuationSeparator" w:id="0">
    <w:p w14:paraId="1ECE8C00" w14:textId="77777777" w:rsidR="00CD05F4" w:rsidRDefault="00CD05F4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FC58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24077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3F7B6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D1464" w14:textId="77777777" w:rsidR="00CD05F4" w:rsidRDefault="00CD05F4" w:rsidP="00086E2C">
      <w:pPr>
        <w:spacing w:after="0" w:line="240" w:lineRule="auto"/>
      </w:pPr>
      <w:r>
        <w:separator/>
      </w:r>
    </w:p>
  </w:footnote>
  <w:footnote w:type="continuationSeparator" w:id="0">
    <w:p w14:paraId="18CB6BAB" w14:textId="77777777" w:rsidR="00CD05F4" w:rsidRDefault="00CD05F4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FD09F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DFAE8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59558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DFD"/>
    <w:rsid w:val="00086E2C"/>
    <w:rsid w:val="000A2E7A"/>
    <w:rsid w:val="002244B7"/>
    <w:rsid w:val="00314D94"/>
    <w:rsid w:val="00617568"/>
    <w:rsid w:val="006E68FA"/>
    <w:rsid w:val="00B86DFD"/>
    <w:rsid w:val="00CD05F4"/>
    <w:rsid w:val="00ED3A55"/>
    <w:rsid w:val="00F1577C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304BF"/>
  <w15:chartTrackingRefBased/>
  <w15:docId w15:val="{AF2210FB-F843-4722-AA96-8A5CB0F51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B86D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0</TotalTime>
  <Pages>1</Pages>
  <Words>37</Words>
  <Characters>189</Characters>
  <Application>Microsoft Office Word</Application>
  <DocSecurity>0</DocSecurity>
  <Lines>9</Lines>
  <Paragraphs>6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2025-12-26T12:16:00Z</dcterms:created>
  <dcterms:modified xsi:type="dcterms:W3CDTF">2025-12-26T12:16:00Z</dcterms:modified>
</cp:coreProperties>
</file>